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872B" w14:textId="77777777" w:rsidR="00FB6A3F" w:rsidRPr="00D87BBD" w:rsidRDefault="001050EA" w:rsidP="00A604DE">
      <w:pPr>
        <w:pStyle w:val="Logo"/>
        <w:rPr>
          <w:lang w:val="ru-RU"/>
        </w:rPr>
      </w:pPr>
      <w:bookmarkStart w:id="0" w:name="_Hlk219331263"/>
      <w:r>
        <w:drawing>
          <wp:inline distT="0" distB="0" distL="0" distR="0" wp14:anchorId="3F8879E7" wp14:editId="71B976CB">
            <wp:extent cx="1320800" cy="365646"/>
            <wp:effectExtent l="0" t="0" r="0" b="3175"/>
            <wp:docPr id="73341430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14301" name="Рисунок 7334143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854" cy="398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B5377" w14:textId="2AC1803B" w:rsidR="006F24BF" w:rsidRDefault="00D8240F" w:rsidP="00DF3134">
      <w:pPr>
        <w:pStyle w:val="Line"/>
      </w:pPr>
      <w:r>
        <w:rPr>
          <w:noProof/>
        </w:rPr>
        <w:drawing>
          <wp:anchor distT="0" distB="0" distL="114300" distR="114300" simplePos="0" relativeHeight="251658240" behindDoc="0" locked="1" layoutInCell="1" allowOverlap="1" wp14:anchorId="6DC86DAE" wp14:editId="20DE6887">
            <wp:simplePos x="0" y="0"/>
            <wp:positionH relativeFrom="column">
              <wp:posOffset>-446405</wp:posOffset>
            </wp:positionH>
            <wp:positionV relativeFrom="page">
              <wp:posOffset>5652770</wp:posOffset>
            </wp:positionV>
            <wp:extent cx="6962400" cy="3358800"/>
            <wp:effectExtent l="0" t="0" r="0" b="0"/>
            <wp:wrapNone/>
            <wp:docPr id="2397153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400" cy="33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c"/>
        <w:tblW w:w="8930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332CE0" w:rsidRPr="006F348B" w14:paraId="207DB847" w14:textId="77777777" w:rsidTr="00D8240F">
        <w:trPr>
          <w:cantSplit/>
          <w:trHeight w:hRule="exact" w:val="1587"/>
        </w:trPr>
        <w:tc>
          <w:tcPr>
            <w:tcW w:w="8930" w:type="dxa"/>
            <w:vAlign w:val="center"/>
          </w:tcPr>
          <w:p w14:paraId="6E11D165" w14:textId="77777777" w:rsidR="00B75BE9" w:rsidRDefault="003341F6" w:rsidP="00A604DE">
            <w:pPr>
              <w:pStyle w:val="Title1"/>
              <w:rPr>
                <w:sz w:val="36"/>
                <w:szCs w:val="36"/>
              </w:rPr>
            </w:pPr>
            <w:bookmarkStart w:id="1" w:name="_Hlk219331423"/>
            <w:bookmarkEnd w:id="0"/>
            <w:r w:rsidRPr="003341F6">
              <w:rPr>
                <w:sz w:val="36"/>
                <w:szCs w:val="36"/>
              </w:rPr>
              <w:t xml:space="preserve">И. О. Фамилия, И. О. Фамилия, </w:t>
            </w:r>
          </w:p>
          <w:p w14:paraId="351A01E6" w14:textId="1D129CB0" w:rsidR="00332CE0" w:rsidRPr="003341F6" w:rsidRDefault="003341F6" w:rsidP="00A604DE">
            <w:pPr>
              <w:pStyle w:val="Title1"/>
              <w:rPr>
                <w:sz w:val="36"/>
                <w:szCs w:val="36"/>
              </w:rPr>
            </w:pPr>
            <w:r w:rsidRPr="003341F6">
              <w:rPr>
                <w:sz w:val="36"/>
                <w:szCs w:val="36"/>
              </w:rPr>
              <w:t>И. О. Фамилия</w:t>
            </w:r>
          </w:p>
          <w:p w14:paraId="41C793CB" w14:textId="77777777" w:rsidR="00332CE0" w:rsidRPr="006F348B" w:rsidRDefault="00332CE0" w:rsidP="00A604DE">
            <w:pPr>
              <w:pStyle w:val="Title1"/>
            </w:pPr>
          </w:p>
        </w:tc>
      </w:tr>
      <w:tr w:rsidR="00332CE0" w14:paraId="26E8BADD" w14:textId="77777777" w:rsidTr="00D8240F">
        <w:trPr>
          <w:cantSplit/>
          <w:trHeight w:hRule="exact" w:val="4708"/>
        </w:trPr>
        <w:tc>
          <w:tcPr>
            <w:tcW w:w="8930" w:type="dxa"/>
            <w:vAlign w:val="center"/>
          </w:tcPr>
          <w:p w14:paraId="121333FE" w14:textId="3E07327D" w:rsidR="00332CE0" w:rsidRPr="003341F6" w:rsidRDefault="00332CE0" w:rsidP="00A604DE">
            <w:pPr>
              <w:pStyle w:val="Title1"/>
              <w:rPr>
                <w:sz w:val="40"/>
                <w:szCs w:val="40"/>
              </w:rPr>
            </w:pPr>
          </w:p>
          <w:p w14:paraId="7199AA29" w14:textId="1494A0C7" w:rsidR="00332CE0" w:rsidRPr="003341F6" w:rsidRDefault="003341F6" w:rsidP="00A604DE">
            <w:pPr>
              <w:pStyle w:val="Title1"/>
              <w:rPr>
                <w:sz w:val="40"/>
                <w:szCs w:val="40"/>
              </w:rPr>
            </w:pPr>
            <w:r w:rsidRPr="003341F6">
              <w:rPr>
                <w:sz w:val="40"/>
                <w:szCs w:val="40"/>
              </w:rPr>
              <w:t>НАЗВАНИЕ</w:t>
            </w:r>
          </w:p>
          <w:p w14:paraId="2F21CCB9" w14:textId="57CAE329" w:rsidR="00332CE0" w:rsidRPr="003341F6" w:rsidRDefault="00332CE0" w:rsidP="00A604DE">
            <w:pPr>
              <w:pStyle w:val="Title1"/>
              <w:rPr>
                <w:sz w:val="40"/>
                <w:szCs w:val="40"/>
              </w:rPr>
            </w:pPr>
          </w:p>
          <w:p w14:paraId="3EB7A95A" w14:textId="446D28C2" w:rsidR="00332CE0" w:rsidRDefault="00332CE0" w:rsidP="00A604DE">
            <w:pPr>
              <w:pStyle w:val="Author"/>
            </w:pPr>
          </w:p>
        </w:tc>
      </w:tr>
      <w:tr w:rsidR="008A7076" w14:paraId="0513A8DA" w14:textId="77777777" w:rsidTr="00D8240F">
        <w:trPr>
          <w:cantSplit/>
          <w:trHeight w:hRule="exact" w:val="5551"/>
        </w:trPr>
        <w:tc>
          <w:tcPr>
            <w:tcW w:w="8930" w:type="dxa"/>
            <w:vAlign w:val="center"/>
          </w:tcPr>
          <w:p w14:paraId="257469A7" w14:textId="126BE8E3" w:rsidR="008A7076" w:rsidRDefault="008A7076" w:rsidP="00A604DE">
            <w:pPr>
              <w:pStyle w:val="Title1"/>
            </w:pPr>
          </w:p>
          <w:p w14:paraId="47928376" w14:textId="77777777" w:rsidR="008A7076" w:rsidRDefault="008A7076" w:rsidP="00A604DE">
            <w:pPr>
              <w:pStyle w:val="Title1"/>
            </w:pPr>
          </w:p>
          <w:p w14:paraId="14F04E4B" w14:textId="77777777" w:rsidR="008A7076" w:rsidRDefault="008A7076" w:rsidP="00A604DE">
            <w:pPr>
              <w:pStyle w:val="Title1"/>
            </w:pPr>
          </w:p>
          <w:p w14:paraId="0F759996" w14:textId="77777777" w:rsidR="008A7076" w:rsidRDefault="008A7076" w:rsidP="00A604DE">
            <w:pPr>
              <w:pStyle w:val="Title1"/>
            </w:pPr>
          </w:p>
          <w:p w14:paraId="4BE5F648" w14:textId="77777777" w:rsidR="008A7076" w:rsidRDefault="008A7076" w:rsidP="00A604DE">
            <w:pPr>
              <w:pStyle w:val="Title1"/>
            </w:pPr>
          </w:p>
          <w:p w14:paraId="513EB987" w14:textId="48CB3FFC" w:rsidR="008A7076" w:rsidRPr="00A604DE" w:rsidRDefault="00A604DE" w:rsidP="00A604DE">
            <w:pPr>
              <w:pStyle w:val="Title1"/>
              <w:rPr>
                <w:rFonts w:ascii="Arial" w:hAnsi="Arial" w:cs="Arial"/>
                <w:sz w:val="36"/>
                <w:szCs w:val="36"/>
              </w:rPr>
            </w:pPr>
            <w:r w:rsidRPr="00A604DE">
              <w:rPr>
                <w:rFonts w:ascii="Arial" w:hAnsi="Arial" w:cs="Arial"/>
                <w:caps w:val="0"/>
                <w:sz w:val="36"/>
                <w:szCs w:val="36"/>
              </w:rPr>
              <w:t>Санкт-</w:t>
            </w:r>
            <w:r>
              <w:rPr>
                <w:rFonts w:ascii="Arial" w:hAnsi="Arial" w:cs="Arial"/>
                <w:caps w:val="0"/>
                <w:sz w:val="36"/>
                <w:szCs w:val="36"/>
              </w:rPr>
              <w:t>П</w:t>
            </w:r>
            <w:r w:rsidRPr="00A604DE">
              <w:rPr>
                <w:rFonts w:ascii="Arial" w:hAnsi="Arial" w:cs="Arial"/>
                <w:caps w:val="0"/>
                <w:sz w:val="36"/>
                <w:szCs w:val="36"/>
              </w:rPr>
              <w:t>етербург</w:t>
            </w:r>
          </w:p>
          <w:p w14:paraId="0ECDB7DF" w14:textId="2F6383CA" w:rsidR="008A7076" w:rsidRDefault="008A7076" w:rsidP="00A604DE">
            <w:pPr>
              <w:pStyle w:val="Title1"/>
            </w:pPr>
            <w:r w:rsidRPr="00A604DE">
              <w:rPr>
                <w:rFonts w:ascii="Arial" w:hAnsi="Arial" w:cs="Arial"/>
                <w:sz w:val="36"/>
                <w:szCs w:val="36"/>
              </w:rPr>
              <w:t>20</w:t>
            </w:r>
            <w:r w:rsidR="003341F6">
              <w:rPr>
                <w:rFonts w:ascii="Arial" w:hAnsi="Arial" w:cs="Arial"/>
                <w:sz w:val="36"/>
                <w:szCs w:val="36"/>
              </w:rPr>
              <w:t>26</w:t>
            </w:r>
          </w:p>
        </w:tc>
      </w:tr>
      <w:bookmarkEnd w:id="1"/>
    </w:tbl>
    <w:p w14:paraId="2143E6EE" w14:textId="77777777" w:rsidR="00ED0FE5" w:rsidRPr="00ED0FE5" w:rsidRDefault="00ED0FE5" w:rsidP="00ED0FE5"/>
    <w:sectPr w:rsidR="00ED0FE5" w:rsidRPr="00ED0FE5" w:rsidSect="00B25EA1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249F2" w14:textId="77777777" w:rsidR="00F44FCF" w:rsidRDefault="00F44FCF" w:rsidP="006909BE">
      <w:r>
        <w:separator/>
      </w:r>
    </w:p>
  </w:endnote>
  <w:endnote w:type="continuationSeparator" w:id="0">
    <w:p w14:paraId="1559B0CA" w14:textId="77777777" w:rsidR="00F44FCF" w:rsidRDefault="00F44FCF" w:rsidP="0069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(Основной текст">
    <w:altName w:val="Times New Roman"/>
    <w:charset w:val="00"/>
    <w:family w:val="roman"/>
    <w:pitch w:val="default"/>
  </w:font>
  <w:font w:name="Golos Text">
    <w:altName w:val="Calibri"/>
    <w:charset w:val="00"/>
    <w:family w:val="swiss"/>
    <w:pitch w:val="variable"/>
    <w:sig w:usb0="A000022F" w:usb1="100000EB" w:usb2="0000002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5D2C" w14:textId="77777777" w:rsidR="006909BE" w:rsidRDefault="006909B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CC775" w14:textId="77777777" w:rsidR="00F44FCF" w:rsidRDefault="00F44FCF" w:rsidP="006909BE">
      <w:r>
        <w:separator/>
      </w:r>
    </w:p>
  </w:footnote>
  <w:footnote w:type="continuationSeparator" w:id="0">
    <w:p w14:paraId="36B3FAA8" w14:textId="77777777" w:rsidR="00F44FCF" w:rsidRDefault="00F44FCF" w:rsidP="00690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6CC"/>
    <w:rsid w:val="0002255A"/>
    <w:rsid w:val="00054935"/>
    <w:rsid w:val="00055BF7"/>
    <w:rsid w:val="00056243"/>
    <w:rsid w:val="000759C4"/>
    <w:rsid w:val="000B2B95"/>
    <w:rsid w:val="000D351D"/>
    <w:rsid w:val="000F7F5F"/>
    <w:rsid w:val="001050EA"/>
    <w:rsid w:val="00117359"/>
    <w:rsid w:val="001705DF"/>
    <w:rsid w:val="001737D4"/>
    <w:rsid w:val="001812E2"/>
    <w:rsid w:val="00192EC1"/>
    <w:rsid w:val="001D20FC"/>
    <w:rsid w:val="001E1E0D"/>
    <w:rsid w:val="00216F9D"/>
    <w:rsid w:val="00265EEA"/>
    <w:rsid w:val="00332CE0"/>
    <w:rsid w:val="003341F6"/>
    <w:rsid w:val="00385690"/>
    <w:rsid w:val="003C06AD"/>
    <w:rsid w:val="004679BC"/>
    <w:rsid w:val="005074A3"/>
    <w:rsid w:val="00513717"/>
    <w:rsid w:val="00545750"/>
    <w:rsid w:val="00571EBE"/>
    <w:rsid w:val="005819AB"/>
    <w:rsid w:val="00587FE9"/>
    <w:rsid w:val="005F1B2E"/>
    <w:rsid w:val="006260D2"/>
    <w:rsid w:val="006909BE"/>
    <w:rsid w:val="006E1F94"/>
    <w:rsid w:val="006E26F2"/>
    <w:rsid w:val="006E5D11"/>
    <w:rsid w:val="006F24BF"/>
    <w:rsid w:val="006F348B"/>
    <w:rsid w:val="00743597"/>
    <w:rsid w:val="0078368B"/>
    <w:rsid w:val="00787942"/>
    <w:rsid w:val="007F360A"/>
    <w:rsid w:val="00806B6B"/>
    <w:rsid w:val="0085149B"/>
    <w:rsid w:val="008A7076"/>
    <w:rsid w:val="0091416D"/>
    <w:rsid w:val="00935296"/>
    <w:rsid w:val="009359BD"/>
    <w:rsid w:val="009733D4"/>
    <w:rsid w:val="009C63F2"/>
    <w:rsid w:val="00A604DE"/>
    <w:rsid w:val="00AB1101"/>
    <w:rsid w:val="00AD716C"/>
    <w:rsid w:val="00AE0E65"/>
    <w:rsid w:val="00B25EA1"/>
    <w:rsid w:val="00B43FF3"/>
    <w:rsid w:val="00B546CC"/>
    <w:rsid w:val="00B6020A"/>
    <w:rsid w:val="00B75BE9"/>
    <w:rsid w:val="00BA6100"/>
    <w:rsid w:val="00BE1F97"/>
    <w:rsid w:val="00BF2F5B"/>
    <w:rsid w:val="00CA2B0C"/>
    <w:rsid w:val="00CA70C9"/>
    <w:rsid w:val="00D8240F"/>
    <w:rsid w:val="00D87BBD"/>
    <w:rsid w:val="00DA36F6"/>
    <w:rsid w:val="00DC6FE7"/>
    <w:rsid w:val="00DD786E"/>
    <w:rsid w:val="00DF3134"/>
    <w:rsid w:val="00E37D2C"/>
    <w:rsid w:val="00ED0FE5"/>
    <w:rsid w:val="00EF2FB9"/>
    <w:rsid w:val="00F14443"/>
    <w:rsid w:val="00F33EF3"/>
    <w:rsid w:val="00F44FCF"/>
    <w:rsid w:val="00F81540"/>
    <w:rsid w:val="00FA0D7A"/>
    <w:rsid w:val="00FB6A3F"/>
    <w:rsid w:val="00FE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2C16"/>
  <w15:chartTrackingRefBased/>
  <w15:docId w15:val="{61BC6D38-7D30-4CD9-A12C-5A2D1F6D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9C6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3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3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3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3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3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3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3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63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63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63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63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63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63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63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63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63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6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63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6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63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63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63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63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63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63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63F2"/>
    <w:rPr>
      <w:b/>
      <w:bCs/>
      <w:smallCaps/>
      <w:color w:val="2F5496" w:themeColor="accent1" w:themeShade="BF"/>
      <w:spacing w:val="5"/>
    </w:rPr>
  </w:style>
  <w:style w:type="paragraph" w:customStyle="1" w:styleId="Author">
    <w:name w:val="Author"/>
    <w:basedOn w:val="a"/>
    <w:next w:val="Title1"/>
    <w:autoRedefine/>
    <w:qFormat/>
    <w:rsid w:val="00A604DE"/>
    <w:pPr>
      <w:adjustRightInd w:val="0"/>
      <w:snapToGrid w:val="0"/>
      <w:jc w:val="center"/>
    </w:pPr>
    <w:rPr>
      <w:rFonts w:ascii="Arial Black" w:hAnsi="Arial Black" w:cs="Times New Roman (Основной текст"/>
      <w:b/>
      <w:noProof/>
      <w:sz w:val="40"/>
      <w:szCs w:val="48"/>
    </w:rPr>
  </w:style>
  <w:style w:type="paragraph" w:customStyle="1" w:styleId="Title1">
    <w:name w:val="Title 1"/>
    <w:basedOn w:val="Author"/>
    <w:autoRedefine/>
    <w:qFormat/>
    <w:rsid w:val="00A604DE"/>
    <w:rPr>
      <w:caps/>
      <w:sz w:val="56"/>
      <w:szCs w:val="56"/>
    </w:rPr>
  </w:style>
  <w:style w:type="paragraph" w:customStyle="1" w:styleId="Line">
    <w:name w:val="Line"/>
    <w:basedOn w:val="a"/>
    <w:next w:val="Author"/>
    <w:autoRedefine/>
    <w:qFormat/>
    <w:rsid w:val="00DF3134"/>
    <w:pPr>
      <w:pBdr>
        <w:bottom w:val="single" w:sz="4" w:space="1" w:color="auto"/>
      </w:pBdr>
      <w:spacing w:after="240"/>
      <w:jc w:val="center"/>
    </w:pPr>
    <w:rPr>
      <w:rFonts w:ascii="Golos Text" w:hAnsi="Golos Text"/>
      <w:sz w:val="28"/>
      <w:lang w:val="en-US"/>
    </w:rPr>
  </w:style>
  <w:style w:type="paragraph" w:customStyle="1" w:styleId="TownYear">
    <w:name w:val="Town_Year"/>
    <w:basedOn w:val="Author"/>
    <w:autoRedefine/>
    <w:qFormat/>
    <w:rsid w:val="00EF2FB9"/>
    <w:pPr>
      <w:spacing w:before="9600" w:after="100" w:afterAutospacing="1"/>
    </w:pPr>
    <w:rPr>
      <w:sz w:val="24"/>
    </w:rPr>
  </w:style>
  <w:style w:type="paragraph" w:customStyle="1" w:styleId="Logo">
    <w:name w:val="Logo"/>
    <w:basedOn w:val="Author"/>
    <w:autoRedefine/>
    <w:qFormat/>
    <w:rsid w:val="004679BC"/>
    <w:pPr>
      <w:spacing w:after="1200"/>
    </w:pPr>
    <w:rPr>
      <w:lang w:val="en-US"/>
    </w:rPr>
  </w:style>
  <w:style w:type="table" w:styleId="ac">
    <w:name w:val="Table Grid"/>
    <w:basedOn w:val="a1"/>
    <w:uiPriority w:val="39"/>
    <w:rsid w:val="00332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09BE"/>
    <w:rPr>
      <w:rFonts w:eastAsiaTheme="minorEastAsia"/>
    </w:rPr>
  </w:style>
  <w:style w:type="paragraph" w:styleId="af">
    <w:name w:val="footer"/>
    <w:basedOn w:val="a"/>
    <w:link w:val="af0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09B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nl\OneDrive\Documents\&#1053;&#1072;&#1089;&#1090;&#1088;&#1072;&#1080;&#1074;&#1072;&#1077;&#1084;&#1099;&#1077;%20&#1096;&#1072;&#1073;&#1083;&#1086;&#1085;&#1099;%20Office\01_&#1096;&#1072;&#1073;&#1083;&#1086;&#1085;_&#1075;&#1086;&#1090;&#1086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01_шаблон_готово</Template>
  <TotalTime>5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Добренко Наталья Викторовна</cp:lastModifiedBy>
  <cp:revision>6</cp:revision>
  <dcterms:created xsi:type="dcterms:W3CDTF">2026-01-29T10:03:00Z</dcterms:created>
  <dcterms:modified xsi:type="dcterms:W3CDTF">2026-02-12T08:52:00Z</dcterms:modified>
</cp:coreProperties>
</file>